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005E8" w14:textId="77777777" w:rsidR="00641AAE" w:rsidRDefault="00641AAE" w:rsidP="0064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fl.1496-7)</w:t>
      </w:r>
    </w:p>
    <w:p w14:paraId="01CF8933" w14:textId="77777777" w:rsidR="00641AAE" w:rsidRDefault="00641AAE" w:rsidP="0064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11CF1CEE" w14:textId="77777777" w:rsidR="00641AAE" w:rsidRDefault="00641AAE" w:rsidP="00641AAE">
      <w:pPr>
        <w:pStyle w:val="NoSpacing"/>
        <w:rPr>
          <w:rFonts w:cs="Times New Roman"/>
          <w:szCs w:val="24"/>
        </w:rPr>
      </w:pPr>
    </w:p>
    <w:p w14:paraId="5195A12B" w14:textId="77777777" w:rsidR="00641AAE" w:rsidRDefault="00641AAE" w:rsidP="00641AAE">
      <w:pPr>
        <w:pStyle w:val="NoSpacing"/>
        <w:rPr>
          <w:rFonts w:cs="Times New Roman"/>
          <w:szCs w:val="24"/>
        </w:rPr>
      </w:pPr>
    </w:p>
    <w:p w14:paraId="7454BCC5" w14:textId="77777777" w:rsidR="00641AAE" w:rsidRDefault="00641AAE" w:rsidP="0064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1496-7</w:t>
      </w:r>
      <w:r>
        <w:rPr>
          <w:rFonts w:cs="Times New Roman"/>
          <w:szCs w:val="24"/>
        </w:rPr>
        <w:tab/>
        <w:t xml:space="preserve">He was apprentice of John </w:t>
      </w:r>
      <w:proofErr w:type="spellStart"/>
      <w:r>
        <w:rPr>
          <w:rFonts w:cs="Times New Roman"/>
          <w:szCs w:val="24"/>
        </w:rPr>
        <w:t>Rasshall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71DABCB6" w14:textId="77777777" w:rsidR="00641AAE" w:rsidRDefault="00641AAE" w:rsidP="00641AA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p.370)</w:t>
      </w:r>
    </w:p>
    <w:p w14:paraId="6F8688BA" w14:textId="77777777" w:rsidR="00641AAE" w:rsidRDefault="00641AAE" w:rsidP="00641AAE">
      <w:pPr>
        <w:pStyle w:val="NoSpacing"/>
        <w:rPr>
          <w:rFonts w:eastAsia="Times New Roman" w:cs="Times New Roman"/>
          <w:szCs w:val="24"/>
        </w:rPr>
      </w:pPr>
    </w:p>
    <w:p w14:paraId="17383618" w14:textId="77777777" w:rsidR="00641AAE" w:rsidRDefault="00641AAE" w:rsidP="00641AAE">
      <w:pPr>
        <w:pStyle w:val="NoSpacing"/>
        <w:rPr>
          <w:rFonts w:eastAsia="Times New Roman" w:cs="Times New Roman"/>
          <w:szCs w:val="24"/>
        </w:rPr>
      </w:pPr>
    </w:p>
    <w:p w14:paraId="627FE732" w14:textId="77777777" w:rsidR="00641AAE" w:rsidRPr="00F41D8E" w:rsidRDefault="00641AAE" w:rsidP="00641AA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 xml:space="preserve">  5 March 2023</w:t>
      </w:r>
    </w:p>
    <w:p w14:paraId="4C8502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8CD51" w14:textId="77777777" w:rsidR="00641AAE" w:rsidRDefault="00641AAE" w:rsidP="009139A6">
      <w:r>
        <w:separator/>
      </w:r>
    </w:p>
  </w:endnote>
  <w:endnote w:type="continuationSeparator" w:id="0">
    <w:p w14:paraId="450DF629" w14:textId="77777777" w:rsidR="00641AAE" w:rsidRDefault="00641A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39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6D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F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BF01C" w14:textId="77777777" w:rsidR="00641AAE" w:rsidRDefault="00641AAE" w:rsidP="009139A6">
      <w:r>
        <w:separator/>
      </w:r>
    </w:p>
  </w:footnote>
  <w:footnote w:type="continuationSeparator" w:id="0">
    <w:p w14:paraId="06C3EF7D" w14:textId="77777777" w:rsidR="00641AAE" w:rsidRDefault="00641A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6A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07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DF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AAE"/>
    <w:rsid w:val="000666E0"/>
    <w:rsid w:val="002510B7"/>
    <w:rsid w:val="005C130B"/>
    <w:rsid w:val="00641AA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650B7"/>
  <w15:chartTrackingRefBased/>
  <w15:docId w15:val="{4201DA82-C473-4418-83EA-C3B6A577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2023-03-05T15:51:00Z</dcterms:created>
  <dcterms:modified xsi:type="dcterms:W3CDTF">2023-03-05T15:51:00Z</dcterms:modified>
</cp:coreProperties>
</file>